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43DD9" w14:textId="77777777" w:rsidR="004F5463" w:rsidRDefault="004F5463" w:rsidP="004F5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PEPIR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fl.1429)</w:t>
      </w:r>
    </w:p>
    <w:p w14:paraId="3A759349" w14:textId="77777777" w:rsidR="004F5463" w:rsidRDefault="004F5463" w:rsidP="004F5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Skinner.</w:t>
      </w:r>
    </w:p>
    <w:p w14:paraId="4BA02F1C" w14:textId="77777777" w:rsidR="004F5463" w:rsidRDefault="004F5463" w:rsidP="004F5463">
      <w:pPr>
        <w:pStyle w:val="NoSpacing"/>
        <w:rPr>
          <w:rFonts w:cs="Times New Roman"/>
          <w:szCs w:val="24"/>
        </w:rPr>
      </w:pPr>
    </w:p>
    <w:p w14:paraId="5B3C2BF9" w14:textId="77777777" w:rsidR="004F5463" w:rsidRDefault="004F5463" w:rsidP="004F5463">
      <w:pPr>
        <w:pStyle w:val="NoSpacing"/>
        <w:rPr>
          <w:rFonts w:cs="Times New Roman"/>
          <w:szCs w:val="24"/>
        </w:rPr>
      </w:pPr>
    </w:p>
    <w:p w14:paraId="2E6FD164" w14:textId="77777777" w:rsidR="004F5463" w:rsidRDefault="004F5463" w:rsidP="004F5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Sep.1429</w:t>
      </w:r>
      <w:r>
        <w:rPr>
          <w:rFonts w:cs="Times New Roman"/>
          <w:szCs w:val="24"/>
        </w:rPr>
        <w:tab/>
        <w:t xml:space="preserve">He was one of those to whom Henry </w:t>
      </w:r>
      <w:proofErr w:type="spellStart"/>
      <w:r>
        <w:rPr>
          <w:rFonts w:cs="Times New Roman"/>
          <w:szCs w:val="24"/>
        </w:rPr>
        <w:t>Flamstede</w:t>
      </w:r>
      <w:proofErr w:type="spellEnd"/>
      <w:r>
        <w:rPr>
          <w:rFonts w:cs="Times New Roman"/>
          <w:szCs w:val="24"/>
        </w:rPr>
        <w:t xml:space="preserve"> of London, skinner(q.v.),</w:t>
      </w:r>
    </w:p>
    <w:p w14:paraId="12C0AC51" w14:textId="77777777" w:rsidR="004F5463" w:rsidRDefault="004F5463" w:rsidP="004F5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049F61BE" w14:textId="77777777" w:rsidR="004F5463" w:rsidRDefault="004F5463" w:rsidP="004F5463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232)</w:t>
      </w:r>
    </w:p>
    <w:p w14:paraId="71755FFB" w14:textId="77777777" w:rsidR="004F5463" w:rsidRDefault="004F5463" w:rsidP="004F5463">
      <w:pPr>
        <w:pStyle w:val="NoSpacing"/>
        <w:rPr>
          <w:rFonts w:cs="Times New Roman"/>
          <w:szCs w:val="24"/>
        </w:rPr>
      </w:pPr>
    </w:p>
    <w:p w14:paraId="3EF01599" w14:textId="77777777" w:rsidR="004F5463" w:rsidRDefault="004F5463" w:rsidP="004F5463">
      <w:pPr>
        <w:pStyle w:val="NoSpacing"/>
        <w:rPr>
          <w:rFonts w:cs="Times New Roman"/>
          <w:szCs w:val="24"/>
        </w:rPr>
      </w:pPr>
    </w:p>
    <w:p w14:paraId="1B795A56" w14:textId="77777777" w:rsidR="004F5463" w:rsidRDefault="004F5463" w:rsidP="004F54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44125E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CC8DA" w14:textId="77777777" w:rsidR="004F5463" w:rsidRDefault="004F5463" w:rsidP="009139A6">
      <w:r>
        <w:separator/>
      </w:r>
    </w:p>
  </w:endnote>
  <w:endnote w:type="continuationSeparator" w:id="0">
    <w:p w14:paraId="6287B29C" w14:textId="77777777" w:rsidR="004F5463" w:rsidRDefault="004F54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829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171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D24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C498C" w14:textId="77777777" w:rsidR="004F5463" w:rsidRDefault="004F5463" w:rsidP="009139A6">
      <w:r>
        <w:separator/>
      </w:r>
    </w:p>
  </w:footnote>
  <w:footnote w:type="continuationSeparator" w:id="0">
    <w:p w14:paraId="44A583A4" w14:textId="77777777" w:rsidR="004F5463" w:rsidRDefault="004F54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41F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747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D8B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463"/>
    <w:rsid w:val="000666E0"/>
    <w:rsid w:val="002510B7"/>
    <w:rsid w:val="00270799"/>
    <w:rsid w:val="004F5463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0F41"/>
  <w15:chartTrackingRefBased/>
  <w15:docId w15:val="{B50295BC-3B36-4A20-B42E-DC16ACCD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2024-06-02T14:53:00Z</dcterms:created>
  <dcterms:modified xsi:type="dcterms:W3CDTF">2024-06-02T14:53:00Z</dcterms:modified>
</cp:coreProperties>
</file>